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4B177" w14:textId="77777777" w:rsidR="00875E62" w:rsidRDefault="0037755F" w:rsidP="00875E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75E6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75E62">
        <w:rPr>
          <w:rFonts w:ascii="Times New Roman" w:hAnsi="Times New Roman" w:cs="Times New Roman"/>
          <w:sz w:val="24"/>
          <w:szCs w:val="24"/>
        </w:rPr>
        <w:t>fl.1484)</w:t>
      </w:r>
    </w:p>
    <w:p w14:paraId="52F8EE35" w14:textId="2AE711A0" w:rsidR="00875E62" w:rsidRDefault="00875E62" w:rsidP="00875E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Scalby.</w:t>
      </w:r>
    </w:p>
    <w:p w14:paraId="32D74823" w14:textId="77777777" w:rsidR="00875E62" w:rsidRDefault="00875E62" w:rsidP="00875E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F73B3D" w14:textId="77777777" w:rsidR="00875E62" w:rsidRDefault="00875E62" w:rsidP="00875E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84271" w14:textId="77777777" w:rsidR="00875E62" w:rsidRDefault="00875E62" w:rsidP="00875E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Carmelites in York by</w:t>
      </w:r>
    </w:p>
    <w:p w14:paraId="7C09B420" w14:textId="77777777" w:rsidR="00875E62" w:rsidRDefault="00875E62" w:rsidP="00875E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1B502FFB" w14:textId="77777777" w:rsidR="00875E62" w:rsidRDefault="00875E62" w:rsidP="00875E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p.99)</w:t>
      </w:r>
    </w:p>
    <w:p w14:paraId="6E4D6980" w14:textId="77777777" w:rsidR="00875E62" w:rsidRDefault="00875E62" w:rsidP="00875E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D551FB" w14:textId="77777777" w:rsidR="00875E62" w:rsidRDefault="00875E62" w:rsidP="00875E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6D509" w14:textId="77777777" w:rsidR="00875E62" w:rsidRDefault="00875E62" w:rsidP="00875E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6124DD7A" w14:textId="0517A5B8" w:rsidR="00BA00AB" w:rsidRPr="0037755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775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32B8E" w14:textId="77777777" w:rsidR="0037755F" w:rsidRDefault="0037755F" w:rsidP="009139A6">
      <w:r>
        <w:separator/>
      </w:r>
    </w:p>
  </w:endnote>
  <w:endnote w:type="continuationSeparator" w:id="0">
    <w:p w14:paraId="5A2A5C4B" w14:textId="77777777" w:rsidR="0037755F" w:rsidRDefault="003775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8A6DF" w14:textId="77777777" w:rsidR="0037755F" w:rsidRDefault="003775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E46CC" w14:textId="77777777" w:rsidR="0037755F" w:rsidRPr="009139A6" w:rsidRDefault="0037755F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B59BC" w14:textId="77777777" w:rsidR="0037755F" w:rsidRDefault="003775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180D0" w14:textId="77777777" w:rsidR="0037755F" w:rsidRDefault="0037755F" w:rsidP="009139A6">
      <w:r>
        <w:separator/>
      </w:r>
    </w:p>
  </w:footnote>
  <w:footnote w:type="continuationSeparator" w:id="0">
    <w:p w14:paraId="3DF37F78" w14:textId="77777777" w:rsidR="0037755F" w:rsidRDefault="003775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6B298" w14:textId="77777777" w:rsidR="0037755F" w:rsidRDefault="003775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EFE47" w14:textId="77777777" w:rsidR="0037755F" w:rsidRDefault="00377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83851" w14:textId="77777777" w:rsidR="0037755F" w:rsidRDefault="003775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55F"/>
    <w:rsid w:val="000666E0"/>
    <w:rsid w:val="002510B7"/>
    <w:rsid w:val="0037755F"/>
    <w:rsid w:val="005C130B"/>
    <w:rsid w:val="00826F5C"/>
    <w:rsid w:val="00875E62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3A4FF"/>
  <w15:chartTrackingRefBased/>
  <w15:docId w15:val="{99136A2E-99DB-4C22-BB78-5587EBC2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107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2021-04-09T12:57:00Z</dcterms:created>
  <dcterms:modified xsi:type="dcterms:W3CDTF">2021-04-09T14:44:00Z</dcterms:modified>
</cp:coreProperties>
</file>